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7329A" w14:textId="60A57482" w:rsidR="00535962" w:rsidRPr="00F7167E" w:rsidRDefault="007322AD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0B9E318" wp14:editId="087663D7">
            <wp:simplePos x="0" y="0"/>
            <wp:positionH relativeFrom="column">
              <wp:posOffset>2409825</wp:posOffset>
            </wp:positionH>
            <wp:positionV relativeFrom="paragraph">
              <wp:posOffset>-475155</wp:posOffset>
            </wp:positionV>
            <wp:extent cx="882015" cy="87884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7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1D8E7D6" wp14:editId="58F5A09F">
                <wp:simplePos x="0" y="0"/>
                <wp:positionH relativeFrom="column">
                  <wp:posOffset>4326388</wp:posOffset>
                </wp:positionH>
                <wp:positionV relativeFrom="paragraph">
                  <wp:posOffset>-466725</wp:posOffset>
                </wp:positionV>
                <wp:extent cx="1730375" cy="701040"/>
                <wp:effectExtent l="19050" t="0" r="22225" b="2286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867" y="621"/>
                            <a:ext cx="2482" cy="860"/>
                            <a:chOff x="9093" y="776"/>
                            <a:chExt cx="2067" cy="8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93" y="1159"/>
                              <a:ext cx="2009" cy="41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F864E88" w14:textId="5CB29C5B" w:rsidR="001466B0" w:rsidRPr="00535962" w:rsidRDefault="009374D5" w:rsidP="001466B0">
                                    <w:pPr>
                                      <w:jc w:val="center"/>
                                    </w:pPr>
                                    <w:r w:rsidRPr="009374D5">
                                      <w:rPr>
                                        <w:rStyle w:val="Style2"/>
                                      </w:rPr>
                                      <w:t>DGII-CCC-CP-202</w:t>
                                    </w:r>
                                    <w:r w:rsidR="00CE513C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Pr="009374D5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E32937">
                                      <w:rPr>
                                        <w:rStyle w:val="Style2"/>
                                      </w:rPr>
                                      <w:t>21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76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32D5B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D8E7D6" id="Group 21" o:spid="_x0000_s1026" style="position:absolute;margin-left:340.65pt;margin-top:-36.75pt;width:136.2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867;top:621;width:2482;height:860" coordorigin="9093,776" coordsize="20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93;top:1159;width:2009;height: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F864E88" w14:textId="5CB29C5B" w:rsidR="001466B0" w:rsidRPr="00535962" w:rsidRDefault="009374D5" w:rsidP="001466B0">
                              <w:pPr>
                                <w:jc w:val="center"/>
                              </w:pPr>
                              <w:r w:rsidRPr="009374D5">
                                <w:rPr>
                                  <w:rStyle w:val="Style2"/>
                                </w:rPr>
                                <w:t>DGII-CCC-CP-202</w:t>
                              </w:r>
                              <w:r w:rsidR="00CE513C">
                                <w:rPr>
                                  <w:rStyle w:val="Style2"/>
                                </w:rPr>
                                <w:t>3</w:t>
                              </w:r>
                              <w:r w:rsidRPr="009374D5">
                                <w:rPr>
                                  <w:rStyle w:val="Style2"/>
                                </w:rPr>
                                <w:t>-00</w:t>
                              </w:r>
                              <w:r w:rsidR="00E32937">
                                <w:rPr>
                                  <w:rStyle w:val="Style2"/>
                                </w:rPr>
                                <w:t>21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76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132D5B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222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3E4B5" wp14:editId="30AE3BE6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976755" cy="676275"/>
                <wp:effectExtent l="4445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A8935D" w14:textId="47C71D8D" w:rsidR="00BC61BD" w:rsidRPr="00BC61BD" w:rsidRDefault="00CA38CF">
                            <w:pPr>
                              <w:rPr>
                                <w:lang w:val="en-US"/>
                              </w:rPr>
                            </w:pPr>
                            <w:r w:rsidRPr="007134E2">
                              <w:rPr>
                                <w:noProof/>
                              </w:rPr>
                              <w:drawing>
                                <wp:inline distT="0" distB="0" distL="0" distR="0" wp14:anchorId="3CC58111" wp14:editId="290EA1BA">
                                  <wp:extent cx="1793875" cy="633836"/>
                                  <wp:effectExtent l="0" t="0" r="0" b="0"/>
                                  <wp:docPr id="4" name="Picture 2" descr="Logotipo&#10;&#10;Descripción generada automáticamen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2" descr="Logotipo&#10;&#10;Descripción generada automáticament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alphaModFix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93875" cy="63383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3E4B5" id="Text Box 2" o:spid="_x0000_s1031" type="#_x0000_t202" style="position:absolute;margin-left:-41.65pt;margin-top:-12.75pt;width:155.65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" filled="f" stroked="f">
                <v:textbox>
                  <w:txbxContent>
                    <w:p w14:paraId="68A8935D" w14:textId="47C71D8D" w:rsidR="00BC61BD" w:rsidRPr="00BC61BD" w:rsidRDefault="00CA38CF">
                      <w:pPr>
                        <w:rPr>
                          <w:lang w:val="en-US"/>
                        </w:rPr>
                      </w:pPr>
                      <w:r w:rsidRPr="007134E2">
                        <w:rPr>
                          <w:noProof/>
                        </w:rPr>
                        <w:drawing>
                          <wp:inline distT="0" distB="0" distL="0" distR="0" wp14:anchorId="3CC58111" wp14:editId="290EA1BA">
                            <wp:extent cx="1793875" cy="633836"/>
                            <wp:effectExtent l="0" t="0" r="0" b="0"/>
                            <wp:docPr id="4" name="Picture 2" descr="Logotipo&#10;&#10;Descripción generada automáticamen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2" descr="Logotipo&#10;&#10;Descripción generada automáticament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alphaModFix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93875" cy="63383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7222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42E9C4" wp14:editId="6E8A7E2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AFF26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2E9C4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56AFF26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262D360F" w14:textId="73512D94" w:rsidR="00535962" w:rsidRPr="00535962" w:rsidRDefault="000000CD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C52CCBE" wp14:editId="286B4565">
                <wp:simplePos x="0" y="0"/>
                <wp:positionH relativeFrom="column">
                  <wp:posOffset>4619709</wp:posOffset>
                </wp:positionH>
                <wp:positionV relativeFrom="paragraph">
                  <wp:posOffset>143289</wp:posOffset>
                </wp:positionV>
                <wp:extent cx="154512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512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526786" w14:textId="1BC40239" w:rsidR="0026335F" w:rsidRPr="0026335F" w:rsidRDefault="00E3293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A38CF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2CCBE" id="Text Box 12" o:spid="_x0000_s1033" type="#_x0000_t202" style="position:absolute;margin-left:363.75pt;margin-top:11.3pt;width:121.6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" filled="f" stroked="f">
                <v:textbox>
                  <w:txbxContent>
                    <w:p w14:paraId="08526786" w14:textId="1BC40239" w:rsidR="0026335F" w:rsidRPr="0026335F" w:rsidRDefault="00E3293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A38CF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322AD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0EC2C6" wp14:editId="507FF113">
                <wp:simplePos x="0" y="0"/>
                <wp:positionH relativeFrom="column">
                  <wp:posOffset>781685</wp:posOffset>
                </wp:positionH>
                <wp:positionV relativeFrom="paragraph">
                  <wp:posOffset>212090</wp:posOffset>
                </wp:positionV>
                <wp:extent cx="3923665" cy="556895"/>
                <wp:effectExtent l="0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366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0FD5F59F" w14:textId="77777777" w:rsidR="002E56BF" w:rsidRDefault="002E56BF" w:rsidP="00A72F42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MINISTERIO DE HACIENDA</w:t>
                                </w:r>
                              </w:p>
                              <w:p w14:paraId="1E3C864B" w14:textId="0C4E79EF" w:rsidR="002E56BF" w:rsidRDefault="002E56BF" w:rsidP="00A72F42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DIRECCION GENERAL DE IMPUESTOS INTERNOS</w:t>
                                </w:r>
                              </w:p>
                            </w:sdtContent>
                          </w:sdt>
                          <w:p w14:paraId="12F8A133" w14:textId="77777777" w:rsidR="002E1412" w:rsidRPr="002E1412" w:rsidRDefault="002E56BF" w:rsidP="00D94EEA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t>TERNOS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EC2C6" id="Text Box 16" o:spid="_x0000_s1034" type="#_x0000_t202" style="position:absolute;margin-left:61.55pt;margin-top:16.7pt;width:308.95pt;height:43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0FD5F59F" w14:textId="77777777" w:rsidR="002E56BF" w:rsidRDefault="002E56BF" w:rsidP="00A72F42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>MINISTERIO DE HACIENDA</w:t>
                          </w:r>
                        </w:p>
                        <w:p w14:paraId="1E3C864B" w14:textId="0C4E79EF" w:rsidR="002E56BF" w:rsidRDefault="002E56BF" w:rsidP="00A72F42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</w:rPr>
                            <w:t>DIRECCION GENERAL DE IMPUESTOS INTERNOS</w:t>
                          </w:r>
                        </w:p>
                      </w:sdtContent>
                    </w:sdt>
                    <w:p w14:paraId="12F8A133" w14:textId="77777777" w:rsidR="002E1412" w:rsidRPr="002E1412" w:rsidRDefault="002E56BF" w:rsidP="00D94EEA">
                      <w:pPr>
                        <w:rPr>
                          <w:lang w:val="es-ES_tradnl"/>
                        </w:rPr>
                      </w:pPr>
                      <w:r>
                        <w:t>TERNOS</w:t>
                      </w:r>
                    </w:p>
                  </w:txbxContent>
                </v:textbox>
              </v:shape>
            </w:pict>
          </mc:Fallback>
        </mc:AlternateContent>
      </w:r>
    </w:p>
    <w:p w14:paraId="2F7F9772" w14:textId="2A43103B" w:rsidR="00535962" w:rsidRDefault="00472227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85724E" wp14:editId="022FA8C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615E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5724E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B8615E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CE1BA85" w14:textId="2B47171E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ABD4C72" w14:textId="5A372A48" w:rsidR="00A640BD" w:rsidRPr="00C66D08" w:rsidRDefault="00472227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7F2001" wp14:editId="50CCC1E4">
                <wp:simplePos x="0" y="0"/>
                <wp:positionH relativeFrom="column">
                  <wp:posOffset>939165</wp:posOffset>
                </wp:positionH>
                <wp:positionV relativeFrom="paragraph">
                  <wp:posOffset>158115</wp:posOffset>
                </wp:positionV>
                <wp:extent cx="3538220" cy="271780"/>
                <wp:effectExtent l="0" t="0" r="0" b="444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DA9D6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F2001" id="Text Box 18" o:spid="_x0000_s1036" type="#_x0000_t202" style="position:absolute;left:0;text-align:left;margin-left:73.95pt;margin-top:12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OAqTiLdAAAACQEAAA8AAABkcnMv&#10;ZG93bnJldi54bWxMj8FOwzAMhu9IvEPkSVwQSzd1DStNJ0ACcd3YA6SN11ZrnKrJ1u7tMSc4Wb/8&#10;6ffnYje7XlxxDJ0nDatlAgKp9rajRsPx++PpGUSIhqzpPaGGGwbYlfd3hcmtn2iP10NsBJdQyI2G&#10;NsYhlzLULToTln5A4t3Jj85EjmMj7WgmLne9XCdJJp3piC+0ZsD3Fuvz4eI0nL6mx812qj7jUe3T&#10;7M10qvI3rR8W8+sLiIhz/IPhV5/VoWSnyl/IBtFzTtWWUQ3rlCcDKtmsQFQaMqVAloX8/0H5Aw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OAqTiLdAAAACQEAAA8AAAAAAAAAAAAAAAAA&#10;UgQAAGRycy9kb3ducmV2LnhtbFBLBQYAAAAABAAEAPMAAABcBQAAAAA=&#10;" stroked="f">
                <v:textbox>
                  <w:txbxContent>
                    <w:p w14:paraId="46DA9D6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B2A79DF" w14:textId="0D2D9C1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7922C4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DB9E946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70370CD3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F3F82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83F9F6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6F85C78" w14:textId="77777777" w:rsidTr="00E82502">
        <w:trPr>
          <w:cantSplit/>
          <w:trHeight w:val="440"/>
        </w:trPr>
        <w:tc>
          <w:tcPr>
            <w:tcW w:w="9252" w:type="dxa"/>
          </w:tcPr>
          <w:p w14:paraId="7E192DA0" w14:textId="39A88058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190545C" w14:textId="77777777" w:rsidTr="00E82502">
        <w:trPr>
          <w:cantSplit/>
          <w:trHeight w:val="440"/>
        </w:trPr>
        <w:tc>
          <w:tcPr>
            <w:tcW w:w="9252" w:type="dxa"/>
          </w:tcPr>
          <w:p w14:paraId="21003F7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B0A157E" w14:textId="77777777" w:rsidTr="00E82502">
        <w:trPr>
          <w:cantSplit/>
          <w:trHeight w:val="440"/>
        </w:trPr>
        <w:tc>
          <w:tcPr>
            <w:tcW w:w="9252" w:type="dxa"/>
          </w:tcPr>
          <w:p w14:paraId="39011ED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14:paraId="68B54146" w14:textId="77777777" w:rsidTr="00E82502">
        <w:trPr>
          <w:cantSplit/>
          <w:trHeight w:val="440"/>
        </w:trPr>
        <w:tc>
          <w:tcPr>
            <w:tcW w:w="9252" w:type="dxa"/>
          </w:tcPr>
          <w:p w14:paraId="4CE783B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055A666" w14:textId="77777777" w:rsidTr="00E82502">
        <w:trPr>
          <w:cantSplit/>
          <w:trHeight w:val="440"/>
        </w:trPr>
        <w:tc>
          <w:tcPr>
            <w:tcW w:w="9252" w:type="dxa"/>
          </w:tcPr>
          <w:p w14:paraId="0C95F7F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FED1DD2" w14:textId="77777777" w:rsidTr="00E82502">
        <w:trPr>
          <w:cantSplit/>
          <w:trHeight w:val="440"/>
        </w:trPr>
        <w:tc>
          <w:tcPr>
            <w:tcW w:w="9252" w:type="dxa"/>
          </w:tcPr>
          <w:p w14:paraId="20DD8CB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E6B430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F776D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79767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36601AB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69DBE21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A625F" w14:textId="77777777" w:rsidR="0044234A" w:rsidRDefault="0044234A" w:rsidP="001007E7">
      <w:pPr>
        <w:spacing w:after="0" w:line="240" w:lineRule="auto"/>
      </w:pPr>
      <w:r>
        <w:separator/>
      </w:r>
    </w:p>
  </w:endnote>
  <w:endnote w:type="continuationSeparator" w:id="0">
    <w:p w14:paraId="68A2F8D2" w14:textId="77777777" w:rsidR="0044234A" w:rsidRDefault="0044234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61B6" w14:textId="4E64C4ED" w:rsidR="001007E7" w:rsidRDefault="00D7710E">
    <w:pPr>
      <w:pStyle w:val="Footer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9A0CAF5" wp14:editId="7896CD13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72227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C465B52" wp14:editId="39996FD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4445" r="635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F2B84E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9955D4F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465B5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F2B84E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9955D4F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72227"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2A37B9" wp14:editId="6DF883A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635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4BF850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2A37B9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64BF850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55483B63" w14:textId="77777777" w:rsidR="001007E7" w:rsidRDefault="001007E7">
    <w:pPr>
      <w:pStyle w:val="Footer"/>
      <w:rPr>
        <w:rFonts w:ascii="Arial Narrow" w:hAnsi="Arial Narrow"/>
        <w:sz w:val="12"/>
      </w:rPr>
    </w:pPr>
  </w:p>
  <w:p w14:paraId="4F1B2E9D" w14:textId="77777777" w:rsidR="00CA0E82" w:rsidRDefault="00CA0E82">
    <w:pPr>
      <w:pStyle w:val="Footer"/>
      <w:rPr>
        <w:rFonts w:ascii="Arial Narrow" w:hAnsi="Arial Narrow"/>
        <w:sz w:val="12"/>
      </w:rPr>
    </w:pPr>
  </w:p>
  <w:p w14:paraId="60D81B38" w14:textId="77777777" w:rsidR="00CA0E82" w:rsidRDefault="00CA0E82">
    <w:pPr>
      <w:pStyle w:val="Footer"/>
      <w:rPr>
        <w:rFonts w:ascii="Arial Narrow" w:hAnsi="Arial Narrow"/>
        <w:sz w:val="12"/>
      </w:rPr>
    </w:pPr>
  </w:p>
  <w:p w14:paraId="5D99198B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5575E068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27752" w14:textId="77777777" w:rsidR="0044234A" w:rsidRDefault="0044234A" w:rsidP="001007E7">
      <w:pPr>
        <w:spacing w:after="0" w:line="240" w:lineRule="auto"/>
      </w:pPr>
      <w:r>
        <w:separator/>
      </w:r>
    </w:p>
  </w:footnote>
  <w:footnote w:type="continuationSeparator" w:id="0">
    <w:p w14:paraId="012A5332" w14:textId="77777777" w:rsidR="0044234A" w:rsidRDefault="0044234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00CD"/>
    <w:rsid w:val="00034DD9"/>
    <w:rsid w:val="00045479"/>
    <w:rsid w:val="0005792C"/>
    <w:rsid w:val="000A6DDC"/>
    <w:rsid w:val="000B0DCD"/>
    <w:rsid w:val="000E02D9"/>
    <w:rsid w:val="001007E7"/>
    <w:rsid w:val="001020C0"/>
    <w:rsid w:val="00113279"/>
    <w:rsid w:val="0012083E"/>
    <w:rsid w:val="00134124"/>
    <w:rsid w:val="001466B0"/>
    <w:rsid w:val="00157600"/>
    <w:rsid w:val="00170EC5"/>
    <w:rsid w:val="0017507F"/>
    <w:rsid w:val="00181E8D"/>
    <w:rsid w:val="00194FF2"/>
    <w:rsid w:val="001A3F92"/>
    <w:rsid w:val="001F73A7"/>
    <w:rsid w:val="002009A7"/>
    <w:rsid w:val="00253DBA"/>
    <w:rsid w:val="0026335F"/>
    <w:rsid w:val="0028487B"/>
    <w:rsid w:val="002932DD"/>
    <w:rsid w:val="00295BD4"/>
    <w:rsid w:val="002C3AE3"/>
    <w:rsid w:val="002D451D"/>
    <w:rsid w:val="002E1412"/>
    <w:rsid w:val="002E56BF"/>
    <w:rsid w:val="002F166B"/>
    <w:rsid w:val="00314023"/>
    <w:rsid w:val="00341484"/>
    <w:rsid w:val="003651AD"/>
    <w:rsid w:val="003773E8"/>
    <w:rsid w:val="00392351"/>
    <w:rsid w:val="003A6141"/>
    <w:rsid w:val="00404131"/>
    <w:rsid w:val="0042490F"/>
    <w:rsid w:val="004379A6"/>
    <w:rsid w:val="0044234A"/>
    <w:rsid w:val="00446E19"/>
    <w:rsid w:val="00456C17"/>
    <w:rsid w:val="00466B9C"/>
    <w:rsid w:val="00472227"/>
    <w:rsid w:val="004B30DA"/>
    <w:rsid w:val="004D45A8"/>
    <w:rsid w:val="005219FD"/>
    <w:rsid w:val="00535962"/>
    <w:rsid w:val="00555F20"/>
    <w:rsid w:val="00611A07"/>
    <w:rsid w:val="0062592A"/>
    <w:rsid w:val="00646AEF"/>
    <w:rsid w:val="006506D0"/>
    <w:rsid w:val="00651E48"/>
    <w:rsid w:val="00666D56"/>
    <w:rsid w:val="006709BC"/>
    <w:rsid w:val="006F567F"/>
    <w:rsid w:val="00725091"/>
    <w:rsid w:val="007322AD"/>
    <w:rsid w:val="00780880"/>
    <w:rsid w:val="007B0E1F"/>
    <w:rsid w:val="007B6F6F"/>
    <w:rsid w:val="007D6CDD"/>
    <w:rsid w:val="007E7F75"/>
    <w:rsid w:val="00816555"/>
    <w:rsid w:val="00817E65"/>
    <w:rsid w:val="00820C9F"/>
    <w:rsid w:val="0082707E"/>
    <w:rsid w:val="008315B0"/>
    <w:rsid w:val="00892BCF"/>
    <w:rsid w:val="008B3AE5"/>
    <w:rsid w:val="008C388B"/>
    <w:rsid w:val="00901497"/>
    <w:rsid w:val="009374D5"/>
    <w:rsid w:val="00966EEE"/>
    <w:rsid w:val="00977C54"/>
    <w:rsid w:val="009B1DFC"/>
    <w:rsid w:val="00A16099"/>
    <w:rsid w:val="00A337E1"/>
    <w:rsid w:val="00A640BD"/>
    <w:rsid w:val="00A641A7"/>
    <w:rsid w:val="00A72F42"/>
    <w:rsid w:val="00A942EF"/>
    <w:rsid w:val="00AC0901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38CF"/>
    <w:rsid w:val="00CA4661"/>
    <w:rsid w:val="00CE513C"/>
    <w:rsid w:val="00CE67A3"/>
    <w:rsid w:val="00D1201E"/>
    <w:rsid w:val="00D24FA7"/>
    <w:rsid w:val="00D45A3E"/>
    <w:rsid w:val="00D46D0A"/>
    <w:rsid w:val="00D57DC8"/>
    <w:rsid w:val="00D64696"/>
    <w:rsid w:val="00D7710E"/>
    <w:rsid w:val="00D90D49"/>
    <w:rsid w:val="00D94EEA"/>
    <w:rsid w:val="00DC5D96"/>
    <w:rsid w:val="00DD4F3E"/>
    <w:rsid w:val="00E13E55"/>
    <w:rsid w:val="00E26162"/>
    <w:rsid w:val="00E32937"/>
    <w:rsid w:val="00E82502"/>
    <w:rsid w:val="00EA6B34"/>
    <w:rsid w:val="00EA7406"/>
    <w:rsid w:val="00EE1E7B"/>
    <w:rsid w:val="00F225BF"/>
    <w:rsid w:val="00F30158"/>
    <w:rsid w:val="00F53753"/>
    <w:rsid w:val="00F7167E"/>
    <w:rsid w:val="00F7443C"/>
    <w:rsid w:val="00F84D68"/>
    <w:rsid w:val="00F9504D"/>
    <w:rsid w:val="00F97078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1850246B"/>
  <w15:docId w15:val="{44BA1E18-C3CA-4FA2-812E-FD53C81D7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656A5-0D0B-4002-902A-138CA78B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10</cp:revision>
  <cp:lastPrinted>2011-03-04T18:48:00Z</cp:lastPrinted>
  <dcterms:created xsi:type="dcterms:W3CDTF">2021-03-25T13:57:00Z</dcterms:created>
  <dcterms:modified xsi:type="dcterms:W3CDTF">2023-10-16T18:31:00Z</dcterms:modified>
</cp:coreProperties>
</file>